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26-091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LWL - Klinik Herten; Neubau Gerontopsychiatrisches Zentrum GPZ; Sanitärarbeiten; 26-091 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Sanitärarbeiten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